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D4" w:rsidRPr="00B141F9" w:rsidRDefault="00DC0CD4" w:rsidP="00B84C09">
      <w:pPr>
        <w:jc w:val="both"/>
        <w:rPr>
          <w:rFonts w:ascii="Arial" w:hAnsi="Arial"/>
          <w:b/>
          <w:bCs/>
          <w:sz w:val="28"/>
          <w:szCs w:val="28"/>
        </w:rPr>
      </w:pPr>
      <w:r w:rsidRPr="00B141F9">
        <w:rPr>
          <w:rFonts w:ascii="Arial" w:hAnsi="Arial"/>
          <w:b/>
          <w:bCs/>
          <w:sz w:val="28"/>
          <w:szCs w:val="28"/>
        </w:rPr>
        <w:t xml:space="preserve">Сведения о численности муниципальных служащих органов местного самоуправления, работников муниципальных учреждений администрации Новомошковского сельсовета Мошковского района Новосибирской области и фактические затраты на их содержание </w:t>
      </w:r>
      <w:r>
        <w:rPr>
          <w:rFonts w:ascii="Arial" w:hAnsi="Arial"/>
          <w:b/>
          <w:bCs/>
          <w:sz w:val="28"/>
          <w:szCs w:val="28"/>
        </w:rPr>
        <w:t>за полугодие 2015 года</w:t>
      </w:r>
    </w:p>
    <w:p w:rsidR="00DC0CD4" w:rsidRPr="006029FF" w:rsidRDefault="00DC0CD4" w:rsidP="00360FB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2177"/>
        <w:gridCol w:w="2761"/>
      </w:tblGrid>
      <w:tr w:rsidR="00DC0CD4" w:rsidRPr="00836E61" w:rsidTr="00B141F9">
        <w:trPr>
          <w:trHeight w:val="800"/>
        </w:trPr>
        <w:tc>
          <w:tcPr>
            <w:tcW w:w="4786" w:type="dxa"/>
            <w:vAlign w:val="center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Наименование    учреждений администрации Дубровинского сельсовета</w:t>
            </w:r>
          </w:p>
        </w:tc>
        <w:tc>
          <w:tcPr>
            <w:tcW w:w="2177" w:type="dxa"/>
            <w:vAlign w:val="center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Человек задействованных в работе</w:t>
            </w:r>
          </w:p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 xml:space="preserve"> /кол-во/</w:t>
            </w:r>
          </w:p>
        </w:tc>
        <w:tc>
          <w:tcPr>
            <w:tcW w:w="2761" w:type="dxa"/>
            <w:vAlign w:val="center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 xml:space="preserve">Фактические затраты  на их содержание </w:t>
            </w:r>
          </w:p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/</w:t>
            </w:r>
            <w:r w:rsidRPr="00B141F9">
              <w:rPr>
                <w:rFonts w:ascii="Arial" w:hAnsi="Arial"/>
                <w:sz w:val="24"/>
                <w:szCs w:val="24"/>
              </w:rPr>
              <w:t xml:space="preserve">руб./ </w:t>
            </w:r>
          </w:p>
        </w:tc>
      </w:tr>
      <w:tr w:rsidR="00DC0CD4" w:rsidRPr="00836E61" w:rsidTr="00B141F9">
        <w:trPr>
          <w:trHeight w:val="262"/>
        </w:trPr>
        <w:tc>
          <w:tcPr>
            <w:tcW w:w="4786" w:type="dxa"/>
          </w:tcPr>
          <w:p w:rsidR="00DC0CD4" w:rsidRPr="00B141F9" w:rsidRDefault="00DC0CD4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DC0CD4" w:rsidRPr="00B141F9" w:rsidRDefault="00DC0CD4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Муниципальные служащие</w:t>
            </w:r>
          </w:p>
        </w:tc>
        <w:tc>
          <w:tcPr>
            <w:tcW w:w="2177" w:type="dxa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2761" w:type="dxa"/>
          </w:tcPr>
          <w:p w:rsidR="00DC0CD4" w:rsidRPr="00B141F9" w:rsidRDefault="00DC0CD4" w:rsidP="00836E61">
            <w:pPr>
              <w:tabs>
                <w:tab w:val="left" w:pos="1793"/>
              </w:tabs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C0CD4" w:rsidRPr="00B141F9" w:rsidRDefault="00DC0CD4" w:rsidP="00836E61">
            <w:pPr>
              <w:tabs>
                <w:tab w:val="left" w:pos="1793"/>
              </w:tabs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586412,79</w:t>
            </w:r>
          </w:p>
        </w:tc>
      </w:tr>
      <w:tr w:rsidR="00DC0CD4" w:rsidRPr="00836E61" w:rsidTr="00B141F9">
        <w:trPr>
          <w:trHeight w:val="269"/>
        </w:trPr>
        <w:tc>
          <w:tcPr>
            <w:tcW w:w="4786" w:type="dxa"/>
          </w:tcPr>
          <w:p w:rsidR="00DC0CD4" w:rsidRPr="00B141F9" w:rsidRDefault="00DC0CD4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DC0CD4" w:rsidRPr="00B141F9" w:rsidRDefault="00DC0CD4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Глава </w:t>
            </w:r>
          </w:p>
        </w:tc>
        <w:tc>
          <w:tcPr>
            <w:tcW w:w="2177" w:type="dxa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2761" w:type="dxa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166484,10</w:t>
            </w:r>
          </w:p>
        </w:tc>
      </w:tr>
      <w:tr w:rsidR="00DC0CD4" w:rsidRPr="00836E61" w:rsidTr="00B141F9">
        <w:trPr>
          <w:trHeight w:val="269"/>
        </w:trPr>
        <w:tc>
          <w:tcPr>
            <w:tcW w:w="4786" w:type="dxa"/>
          </w:tcPr>
          <w:p w:rsidR="00DC0CD4" w:rsidRPr="00B141F9" w:rsidRDefault="00DC0CD4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Новомошковское КДО</w:t>
            </w:r>
          </w:p>
        </w:tc>
        <w:tc>
          <w:tcPr>
            <w:tcW w:w="2177" w:type="dxa"/>
          </w:tcPr>
          <w:p w:rsidR="00DC0CD4" w:rsidRPr="00B141F9" w:rsidRDefault="00DC0CD4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21</w:t>
            </w:r>
          </w:p>
        </w:tc>
        <w:tc>
          <w:tcPr>
            <w:tcW w:w="2761" w:type="dxa"/>
          </w:tcPr>
          <w:p w:rsidR="00DC0CD4" w:rsidRPr="00941A0C" w:rsidRDefault="00DC0CD4" w:rsidP="00836E61">
            <w:pPr>
              <w:spacing w:after="0" w:line="240" w:lineRule="auto"/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941A0C">
              <w:rPr>
                <w:rFonts w:ascii="Arial" w:hAnsi="Arial"/>
                <w:bCs/>
                <w:sz w:val="24"/>
                <w:szCs w:val="24"/>
              </w:rPr>
              <w:t>1440100,29</w:t>
            </w:r>
          </w:p>
        </w:tc>
      </w:tr>
    </w:tbl>
    <w:p w:rsidR="00DC0CD4" w:rsidRDefault="00DC0CD4">
      <w:pPr>
        <w:rPr>
          <w:rFonts w:ascii="Times New Roman" w:hAnsi="Times New Roman"/>
        </w:rPr>
      </w:pPr>
    </w:p>
    <w:p w:rsidR="00DC0CD4" w:rsidRDefault="00DC0CD4" w:rsidP="00D47597">
      <w:pPr>
        <w:rPr>
          <w:rFonts w:ascii="Times New Roman" w:hAnsi="Times New Roman"/>
        </w:rPr>
      </w:pPr>
    </w:p>
    <w:sectPr w:rsidR="00DC0CD4" w:rsidSect="00360FB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DDB"/>
    <w:rsid w:val="00013013"/>
    <w:rsid w:val="00025417"/>
    <w:rsid w:val="000265E6"/>
    <w:rsid w:val="0003044C"/>
    <w:rsid w:val="00062229"/>
    <w:rsid w:val="000A38B4"/>
    <w:rsid w:val="000A41AB"/>
    <w:rsid w:val="000C7649"/>
    <w:rsid w:val="000F1FFE"/>
    <w:rsid w:val="00104DAE"/>
    <w:rsid w:val="00126325"/>
    <w:rsid w:val="001327DE"/>
    <w:rsid w:val="00135D15"/>
    <w:rsid w:val="001360F1"/>
    <w:rsid w:val="00136700"/>
    <w:rsid w:val="00150A6A"/>
    <w:rsid w:val="00171544"/>
    <w:rsid w:val="00173B7B"/>
    <w:rsid w:val="00177D1C"/>
    <w:rsid w:val="00217D0B"/>
    <w:rsid w:val="00233784"/>
    <w:rsid w:val="0024449D"/>
    <w:rsid w:val="00290E72"/>
    <w:rsid w:val="0029346A"/>
    <w:rsid w:val="00352783"/>
    <w:rsid w:val="003548B0"/>
    <w:rsid w:val="0035514F"/>
    <w:rsid w:val="00360FB0"/>
    <w:rsid w:val="00362326"/>
    <w:rsid w:val="00364C06"/>
    <w:rsid w:val="00366D68"/>
    <w:rsid w:val="003F7D16"/>
    <w:rsid w:val="004369D9"/>
    <w:rsid w:val="004371A9"/>
    <w:rsid w:val="00453583"/>
    <w:rsid w:val="004572E9"/>
    <w:rsid w:val="004C0730"/>
    <w:rsid w:val="00541BD4"/>
    <w:rsid w:val="005A35B3"/>
    <w:rsid w:val="005C7E66"/>
    <w:rsid w:val="005F3420"/>
    <w:rsid w:val="006029FF"/>
    <w:rsid w:val="006B1D96"/>
    <w:rsid w:val="006E7A0C"/>
    <w:rsid w:val="00701B08"/>
    <w:rsid w:val="00713B9E"/>
    <w:rsid w:val="007369A1"/>
    <w:rsid w:val="00781F87"/>
    <w:rsid w:val="007A10B3"/>
    <w:rsid w:val="007C5B80"/>
    <w:rsid w:val="00827113"/>
    <w:rsid w:val="00836E61"/>
    <w:rsid w:val="00837DDB"/>
    <w:rsid w:val="00866EFA"/>
    <w:rsid w:val="008B03CD"/>
    <w:rsid w:val="008D3FD1"/>
    <w:rsid w:val="00924022"/>
    <w:rsid w:val="00941A0C"/>
    <w:rsid w:val="00985D1D"/>
    <w:rsid w:val="00993E86"/>
    <w:rsid w:val="009D54B9"/>
    <w:rsid w:val="00A03598"/>
    <w:rsid w:val="00A42205"/>
    <w:rsid w:val="00AC1B74"/>
    <w:rsid w:val="00AC2570"/>
    <w:rsid w:val="00B01AB4"/>
    <w:rsid w:val="00B022ED"/>
    <w:rsid w:val="00B141F9"/>
    <w:rsid w:val="00B345D2"/>
    <w:rsid w:val="00B577F1"/>
    <w:rsid w:val="00B72FC4"/>
    <w:rsid w:val="00B84B55"/>
    <w:rsid w:val="00B84C09"/>
    <w:rsid w:val="00B92174"/>
    <w:rsid w:val="00BA6FB6"/>
    <w:rsid w:val="00BC0AFB"/>
    <w:rsid w:val="00C028A7"/>
    <w:rsid w:val="00C26292"/>
    <w:rsid w:val="00C662AD"/>
    <w:rsid w:val="00CD61F0"/>
    <w:rsid w:val="00CE7F24"/>
    <w:rsid w:val="00CF7968"/>
    <w:rsid w:val="00D062B4"/>
    <w:rsid w:val="00D132F1"/>
    <w:rsid w:val="00D24D85"/>
    <w:rsid w:val="00D47597"/>
    <w:rsid w:val="00D519A1"/>
    <w:rsid w:val="00DA731A"/>
    <w:rsid w:val="00DC08D0"/>
    <w:rsid w:val="00DC0CD4"/>
    <w:rsid w:val="00DC73E5"/>
    <w:rsid w:val="00E12CC9"/>
    <w:rsid w:val="00E44F60"/>
    <w:rsid w:val="00E60A89"/>
    <w:rsid w:val="00E87304"/>
    <w:rsid w:val="00EA5D25"/>
    <w:rsid w:val="00F37307"/>
    <w:rsid w:val="00F43486"/>
    <w:rsid w:val="00F779AB"/>
    <w:rsid w:val="00F86BC0"/>
    <w:rsid w:val="00F9102B"/>
    <w:rsid w:val="00FA1FE1"/>
    <w:rsid w:val="00FD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BC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75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6029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029F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76</Words>
  <Characters>439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2015-07-01T05:10:00Z</cp:lastPrinted>
  <dcterms:created xsi:type="dcterms:W3CDTF">2015-07-01T05:15:00Z</dcterms:created>
  <dcterms:modified xsi:type="dcterms:W3CDTF">2015-07-03T08:17:00Z</dcterms:modified>
</cp:coreProperties>
</file>